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Altrincham and Sale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Altrincham and Sale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Altrincham and Sale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Altrincham and Sale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Altrincham and Sale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Altrincham and Sale West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Altrincham and Sale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Altrincham and Sale West is estimated to be </w:t>
      </w:r>
      <w:r w:rsidRPr="00773DF7">
        <w:rPr>
          <w:rFonts w:ascii="Libre Franklin Light" w:eastAsia="Times New Roman" w:hAnsi="Libre Franklin Light" w:cs="Calibri Light"/>
          <w:b/>
          <w:bCs/>
          <w:color w:val="C45911" w:themeColor="accent2" w:themeShade="BF"/>
        </w:rPr>
        <w:t xml:space="preserve">£1,399,176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Altrincham and Sale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Altrincham and Sale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Altrincham and Sale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Altrincham and Sale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ltrincham and Sale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Altrincham and Sale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ltrincham and Sale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Altrincham and Sale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Altrincham and Sale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ltrincham and Sale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Altrincham and Sale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Altrincham and Sale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Altrincham and Sale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Altrincham and Sale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Altrincham and Sale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Altrincham and Sale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£1,399,176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Altrincham and Sale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£22,790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£471,316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£33,763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£9,496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£17,409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£844,402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£1,399,176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Altrincham and Sale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Altrincham and Sale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Altrincham and Sale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Altrincham and Sale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Altrincham and Sale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Altrincham and Sale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Altrincham and Sale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Altrincham and Sale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Altrincham and Sale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Altrincham and Sale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Altrincham and Sale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Altrincham and Sale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AA948B9-5D25-4E79-9A36-901517D3D61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